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44476B17"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w:t>
      </w:r>
      <w:r w:rsidR="00CE3161">
        <w:rPr>
          <w:rFonts w:cs="Arial"/>
          <w:b/>
          <w:sz w:val="24"/>
          <w:szCs w:val="24"/>
        </w:rPr>
        <w:t>3582</w:t>
      </w:r>
    </w:p>
    <w:p w14:paraId="721DE7BF" w14:textId="67201794"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w:t>
      </w:r>
      <w:r w:rsidR="008578E2">
        <w:rPr>
          <w:rFonts w:cs="Arial"/>
          <w:bCs/>
          <w:sz w:val="18"/>
          <w:szCs w:val="18"/>
        </w:rPr>
        <w:t>3521</w:t>
      </w:r>
      <w:r w:rsidR="00A72BBE" w:rsidRPr="009C265E">
        <w:rPr>
          <w:rFonts w:cs="Arial"/>
          <w:bCs/>
          <w:sz w:val="18"/>
          <w:szCs w:val="18"/>
        </w:rPr>
        <w:t>)</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0687B838"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 xml:space="preserve">complexity/cost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358BBA7F" w:rsidR="00B0692B" w:rsidRPr="009C265E" w:rsidRDefault="00B0692B" w:rsidP="00B0692B">
      <w:pPr>
        <w:pStyle w:val="Heading1"/>
      </w:pPr>
      <w:r w:rsidRPr="009C265E">
        <w:t xml:space="preserve">Title: </w:t>
      </w:r>
      <w:r w:rsidRPr="009C265E">
        <w:tab/>
      </w:r>
      <w:bookmarkStart w:id="0"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 xml:space="preserve">complexity/cost </w:t>
      </w:r>
      <w:r w:rsidR="002770AB" w:rsidRPr="009C265E">
        <w:t>reduction</w:t>
      </w:r>
      <w:bookmarkEnd w:id="0"/>
    </w:p>
    <w:p w14:paraId="5839741B" w14:textId="6E33B0EC" w:rsidR="00B0692B" w:rsidRPr="009C265E" w:rsidRDefault="00B0692B" w:rsidP="00B0692B">
      <w:pPr>
        <w:pStyle w:val="Heading2"/>
        <w:tabs>
          <w:tab w:val="left" w:pos="2552"/>
        </w:tabs>
      </w:pPr>
      <w:r w:rsidRPr="009C265E">
        <w:t xml:space="preserve">Acronym: </w:t>
      </w:r>
      <w:proofErr w:type="spellStart"/>
      <w:r w:rsidR="002770AB" w:rsidRPr="009C265E">
        <w:t>FS_</w:t>
      </w:r>
      <w:r w:rsidR="00B8316F">
        <w:t>NR_redcap_enh</w:t>
      </w:r>
      <w:proofErr w:type="spellEnd"/>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4DDB65BE"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cost,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77777777"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cost, low energy consumption, and low data rate requirements, </w:t>
      </w:r>
      <w:r w:rsidRPr="00A23E94">
        <w:rPr>
          <w:lang w:eastAsia="ja-JP"/>
        </w:rPr>
        <w:t>e.g., industrial wireless sensor network use cases</w:t>
      </w:r>
      <w:r w:rsidRPr="00A23E94">
        <w:rPr>
          <w:rFonts w:eastAsia="Times New Roman"/>
        </w:rPr>
        <w:t xml:space="preserve">, some further cost and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1" w:name="_Hlk89672581"/>
      <w:r w:rsidR="004D2022" w:rsidRPr="009C265E">
        <w:rPr>
          <w:iCs/>
        </w:rPr>
        <w:t>maximizing</w:t>
      </w:r>
      <w:r w:rsidRPr="009C265E">
        <w:rPr>
          <w:iCs/>
        </w:rPr>
        <w:t xml:space="preserve"> </w:t>
      </w:r>
      <w:bookmarkEnd w:id="1"/>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50174DF0"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complexity/cost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w:t>
      </w:r>
      <w:r w:rsidR="003A0109">
        <w:rPr>
          <w:lang w:eastAsia="ja-JP"/>
        </w:rPr>
        <w:t>xx</w:t>
      </w:r>
      <w:r w:rsidRPr="009C265E">
        <w:rPr>
          <w:lang w:eastAsia="ja-JP"/>
        </w:rPr>
        <w:t>:</w:t>
      </w:r>
    </w:p>
    <w:p w14:paraId="1394F5E3" w14:textId="77777777" w:rsidR="00A96F73" w:rsidRPr="009C265E" w:rsidRDefault="00A96F73" w:rsidP="00304663">
      <w:pPr>
        <w:ind w:right="-99"/>
        <w:rPr>
          <w:lang w:eastAsia="ja-JP"/>
        </w:rPr>
      </w:pPr>
    </w:p>
    <w:p w14:paraId="099D29B8" w14:textId="5968683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 xml:space="preserve">UE complexity/cost reduction techniques based on Rel-17 evaluation methodology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2E5E9526"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00106370" w:rsidRPr="009C265E">
        <w:rPr>
          <w:lang w:eastAsia="ja-JP"/>
        </w:rPr>
        <w:t>cost</w:t>
      </w:r>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53099D86" w14:textId="2915C1F0" w:rsidR="000C51D0" w:rsidRDefault="000C51D0" w:rsidP="000C51D0">
      <w:pPr>
        <w:numPr>
          <w:ilvl w:val="3"/>
          <w:numId w:val="20"/>
        </w:numPr>
        <w:ind w:right="-99"/>
        <w:rPr>
          <w:lang w:eastAsia="ja-JP"/>
        </w:rPr>
      </w:pPr>
      <w:r>
        <w:rPr>
          <w:lang w:eastAsia="ja-JP"/>
        </w:rPr>
        <w:t xml:space="preserve">Note: </w:t>
      </w:r>
      <w:r w:rsidR="00D82B3E">
        <w:rPr>
          <w:lang w:eastAsia="ja-JP"/>
        </w:rPr>
        <w:t xml:space="preserve">The basic design of </w:t>
      </w:r>
      <w:r>
        <w:rPr>
          <w:lang w:eastAsia="ja-JP"/>
        </w:rPr>
        <w:t xml:space="preserve">Rel-15 SSB </w:t>
      </w:r>
      <w:r w:rsidR="00BB0834">
        <w:rPr>
          <w:lang w:eastAsia="ja-JP"/>
        </w:rPr>
        <w:t>should be</w:t>
      </w:r>
      <w:r>
        <w:rPr>
          <w:lang w:eastAsia="ja-JP"/>
        </w:rPr>
        <w:t xml:space="preserve"> reused</w:t>
      </w:r>
      <w:r w:rsidR="00CB5334">
        <w:rPr>
          <w:lang w:eastAsia="ja-JP"/>
        </w:rPr>
        <w:t>.</w:t>
      </w:r>
    </w:p>
    <w:p w14:paraId="13C07157" w14:textId="0582CE68" w:rsidR="00F8503F" w:rsidRDefault="00F8503F" w:rsidP="000C51D0">
      <w:pPr>
        <w:numPr>
          <w:ilvl w:val="3"/>
          <w:numId w:val="20"/>
        </w:numPr>
        <w:ind w:right="-99"/>
        <w:rPr>
          <w:lang w:eastAsia="ja-JP"/>
        </w:rPr>
      </w:pPr>
      <w:r>
        <w:rPr>
          <w:lang w:eastAsia="ja-JP"/>
        </w:rPr>
        <w:t>Note: Operation in BWP with/without SSB</w:t>
      </w:r>
      <w:r w:rsidR="0082536F">
        <w:rPr>
          <w:lang w:eastAsia="ja-JP"/>
        </w:rPr>
        <w:t xml:space="preserve"> </w:t>
      </w:r>
      <w:r w:rsidR="004C707C">
        <w:rPr>
          <w:lang w:eastAsia="ja-JP"/>
        </w:rPr>
        <w:t>and</w:t>
      </w:r>
      <w:r w:rsidR="0082536F">
        <w:rPr>
          <w:lang w:eastAsia="ja-JP"/>
        </w:rPr>
        <w:t xml:space="preserve"> with</w:t>
      </w:r>
      <w:r w:rsidR="0091300A">
        <w:rPr>
          <w:lang w:eastAsia="ja-JP"/>
        </w:rPr>
        <w:t>out/with</w:t>
      </w:r>
      <w:r w:rsidR="0082536F">
        <w:rPr>
          <w:lang w:eastAsia="ja-JP"/>
        </w:rPr>
        <w:t xml:space="preserve"> RF retuning</w:t>
      </w:r>
      <w:r>
        <w:rPr>
          <w:lang w:eastAsia="ja-JP"/>
        </w:rPr>
        <w:t xml:space="preserve"> should be considered.</w:t>
      </w:r>
    </w:p>
    <w:p w14:paraId="17AAC6C9" w14:textId="7921BC74" w:rsidR="00421048" w:rsidRDefault="003C54C1" w:rsidP="00421048">
      <w:pPr>
        <w:numPr>
          <w:ilvl w:val="3"/>
          <w:numId w:val="20"/>
        </w:numPr>
        <w:ind w:right="-99"/>
        <w:rPr>
          <w:lang w:eastAsia="ja-JP"/>
        </w:rPr>
      </w:pPr>
      <w:r>
        <w:rPr>
          <w:lang w:eastAsia="ja-JP"/>
        </w:rPr>
        <w:t>P</w:t>
      </w:r>
      <w:r w:rsidR="00B5270B">
        <w:rPr>
          <w:lang w:eastAsia="ja-JP"/>
        </w:rPr>
        <w:t>ossibly</w:t>
      </w:r>
      <w:r w:rsidR="00421048">
        <w:rPr>
          <w:lang w:eastAsia="ja-JP"/>
        </w:rPr>
        <w:t xml:space="preserve"> relaxed UE processing timeline for PDSCH and/or PUSCH and/or CSI</w:t>
      </w:r>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199E47F9" w:rsidR="00854AAB" w:rsidRDefault="00854AAB" w:rsidP="00854AAB">
      <w:pPr>
        <w:numPr>
          <w:ilvl w:val="3"/>
          <w:numId w:val="20"/>
        </w:numPr>
        <w:ind w:right="-99"/>
        <w:rPr>
          <w:lang w:eastAsia="ja-JP"/>
        </w:rPr>
      </w:pPr>
      <w:r>
        <w:rPr>
          <w:lang w:eastAsia="ja-JP"/>
        </w:rPr>
        <w:t xml:space="preserve">including </w:t>
      </w:r>
      <w:r w:rsidR="004B6E78">
        <w:rPr>
          <w:lang w:eastAsia="ja-JP"/>
        </w:rPr>
        <w:t xml:space="preserve">the possibility of restricted </w:t>
      </w:r>
      <w:r>
        <w:rPr>
          <w:lang w:eastAsia="ja-JP"/>
        </w:rPr>
        <w:t>bandwidth for PDSCH</w:t>
      </w:r>
      <w:r w:rsidR="005F5356">
        <w:rPr>
          <w:lang w:eastAsia="ja-JP"/>
        </w:rPr>
        <w:t xml:space="preserve"> and/or </w:t>
      </w:r>
      <w:r>
        <w:rPr>
          <w:lang w:eastAsia="ja-JP"/>
        </w:rPr>
        <w:t>PUSCH</w:t>
      </w:r>
    </w:p>
    <w:p w14:paraId="2AE2358E" w14:textId="3D268CAB" w:rsidR="00421048" w:rsidRDefault="003C54C1" w:rsidP="00421048">
      <w:pPr>
        <w:numPr>
          <w:ilvl w:val="3"/>
          <w:numId w:val="20"/>
        </w:numPr>
        <w:ind w:right="-99"/>
        <w:rPr>
          <w:lang w:eastAsia="ja-JP"/>
        </w:rPr>
      </w:pPr>
      <w:r>
        <w:rPr>
          <w:lang w:eastAsia="ja-JP"/>
        </w:rPr>
        <w:t>P</w:t>
      </w:r>
      <w:r w:rsidR="00B5270B">
        <w:rPr>
          <w:lang w:eastAsia="ja-JP"/>
        </w:rPr>
        <w:t xml:space="preserve">ossibly </w:t>
      </w:r>
      <w:r w:rsidR="00421048">
        <w:rPr>
          <w:lang w:eastAsia="ja-JP"/>
        </w:rPr>
        <w:t>relaxed UE processing timeline for PDSCH and/or PUSCH and/or CSI</w:t>
      </w:r>
    </w:p>
    <w:p w14:paraId="34DEB92E" w14:textId="001D1D37" w:rsidR="00DF38EB" w:rsidRPr="009C265E" w:rsidRDefault="00DF38EB" w:rsidP="00DF38EB">
      <w:pPr>
        <w:numPr>
          <w:ilvl w:val="2"/>
          <w:numId w:val="20"/>
        </w:numPr>
        <w:ind w:right="-99"/>
        <w:rPr>
          <w:lang w:eastAsia="ja-JP"/>
        </w:rPr>
      </w:pPr>
      <w:r>
        <w:rPr>
          <w:lang w:val="en-US"/>
        </w:rPr>
        <w:lastRenderedPageBreak/>
        <w:t xml:space="preserve">Note: It is not precluded that solutions </w:t>
      </w:r>
      <w:r w:rsidR="00D5270C">
        <w:rPr>
          <w:lang w:val="en-US"/>
        </w:rPr>
        <w:t>for</w:t>
      </w:r>
      <w:r>
        <w:rPr>
          <w:lang w:val="en-US"/>
        </w:rPr>
        <w:t xml:space="preserve"> FR1 can be applied to FR2 in WI stage</w:t>
      </w:r>
      <w:r>
        <w:rPr>
          <w:lang w:eastAsia="ja-JP"/>
        </w:rPr>
        <w:t>.</w:t>
      </w:r>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9F200B">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9F200B">
        <w:tc>
          <w:tcPr>
            <w:tcW w:w="1191" w:type="dxa"/>
          </w:tcPr>
          <w:p w14:paraId="1413DD53" w14:textId="77777777" w:rsidR="00475578" w:rsidRPr="009C265E" w:rsidRDefault="00475578" w:rsidP="009F200B">
            <w:pPr>
              <w:spacing w:after="0"/>
              <w:rPr>
                <w:iCs/>
              </w:rPr>
            </w:pPr>
          </w:p>
        </w:tc>
        <w:tc>
          <w:tcPr>
            <w:tcW w:w="1418" w:type="dxa"/>
          </w:tcPr>
          <w:p w14:paraId="591E6954" w14:textId="77777777" w:rsidR="00475578" w:rsidRPr="009C265E" w:rsidRDefault="00475578" w:rsidP="009F200B">
            <w:pPr>
              <w:spacing w:after="0"/>
              <w:rPr>
                <w:iCs/>
              </w:rPr>
            </w:pPr>
          </w:p>
        </w:tc>
        <w:tc>
          <w:tcPr>
            <w:tcW w:w="2551" w:type="dxa"/>
          </w:tcPr>
          <w:p w14:paraId="7EBBB3D9" w14:textId="77777777" w:rsidR="00475578" w:rsidRPr="009C265E" w:rsidRDefault="00475578" w:rsidP="009F200B">
            <w:pPr>
              <w:spacing w:after="0"/>
              <w:rPr>
                <w:i/>
              </w:rPr>
            </w:pPr>
          </w:p>
        </w:tc>
        <w:tc>
          <w:tcPr>
            <w:tcW w:w="993" w:type="dxa"/>
          </w:tcPr>
          <w:p w14:paraId="01EF8119" w14:textId="77777777" w:rsidR="00475578" w:rsidRPr="009C265E" w:rsidRDefault="00475578" w:rsidP="009F200B">
            <w:pPr>
              <w:pStyle w:val="TAL"/>
              <w:rPr>
                <w:sz w:val="16"/>
                <w:szCs w:val="16"/>
              </w:rPr>
            </w:pPr>
          </w:p>
        </w:tc>
        <w:tc>
          <w:tcPr>
            <w:tcW w:w="1275" w:type="dxa"/>
          </w:tcPr>
          <w:p w14:paraId="5C3859E5" w14:textId="77777777" w:rsidR="00475578" w:rsidRPr="009C265E" w:rsidRDefault="00475578" w:rsidP="009F200B">
            <w:pPr>
              <w:pStyle w:val="TAL"/>
              <w:rPr>
                <w:sz w:val="16"/>
                <w:szCs w:val="16"/>
              </w:rPr>
            </w:pPr>
          </w:p>
        </w:tc>
        <w:tc>
          <w:tcPr>
            <w:tcW w:w="2694" w:type="dxa"/>
          </w:tcPr>
          <w:p w14:paraId="78DDA0C6" w14:textId="77777777" w:rsidR="00475578" w:rsidRPr="009C265E" w:rsidRDefault="00475578" w:rsidP="009F200B">
            <w:pPr>
              <w:spacing w:after="0"/>
              <w:rPr>
                <w:iCs/>
              </w:rPr>
            </w:pPr>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0FEC3390" w:rsidR="002770AB" w:rsidRPr="009C265E" w:rsidRDefault="002770AB" w:rsidP="002770AB">
            <w:pPr>
              <w:spacing w:after="60"/>
            </w:pPr>
            <w:r w:rsidRPr="009C265E">
              <w:t>38.8</w:t>
            </w:r>
            <w:r w:rsidR="00594ED0">
              <w:t>xx</w:t>
            </w:r>
          </w:p>
        </w:tc>
        <w:tc>
          <w:tcPr>
            <w:tcW w:w="6945" w:type="dxa"/>
            <w:tcBorders>
              <w:top w:val="single" w:sz="4" w:space="0" w:color="auto"/>
              <w:left w:val="single" w:sz="4" w:space="0" w:color="auto"/>
              <w:bottom w:val="single" w:sz="4" w:space="0" w:color="auto"/>
              <w:right w:val="single" w:sz="4" w:space="0" w:color="auto"/>
            </w:tcBorders>
          </w:tcPr>
          <w:p w14:paraId="04DAF27C" w14:textId="42C0F4D4" w:rsidR="002770AB" w:rsidRPr="009C265E" w:rsidRDefault="002770AB" w:rsidP="002770AB">
            <w:pPr>
              <w:spacing w:after="60"/>
            </w:pPr>
            <w:r w:rsidRPr="009C265E">
              <w:t>Study on support of reduced capability NR devices</w:t>
            </w:r>
          </w:p>
        </w:tc>
        <w:tc>
          <w:tcPr>
            <w:tcW w:w="1134" w:type="dxa"/>
            <w:tcBorders>
              <w:top w:val="single" w:sz="4" w:space="0" w:color="auto"/>
              <w:left w:val="single" w:sz="4" w:space="0" w:color="auto"/>
              <w:bottom w:val="single" w:sz="4" w:space="0" w:color="auto"/>
              <w:right w:val="single" w:sz="4" w:space="0" w:color="auto"/>
            </w:tcBorders>
          </w:tcPr>
          <w:p w14:paraId="5E95336C" w14:textId="71E2C063" w:rsidR="002770AB" w:rsidRPr="009C265E" w:rsidRDefault="002770AB" w:rsidP="002770AB">
            <w:pPr>
              <w:spacing w:after="60"/>
            </w:pPr>
            <w:r w:rsidRPr="009C265E">
              <w:t>RAN</w:t>
            </w:r>
            <w:r w:rsidR="00106370" w:rsidRPr="009C265E">
              <w:t>#97</w:t>
            </w:r>
            <w:r w:rsidR="00106370" w:rsidRPr="009C265E">
              <w:br/>
              <w:t>(Sep. ‘22)</w:t>
            </w: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AE02AC" w:rsidRDefault="003C6B0B" w:rsidP="001C5C86">
            <w:pPr>
              <w:pStyle w:val="TAL"/>
            </w:pPr>
            <w:r w:rsidRPr="00AE02AC">
              <w:t>Ericsson</w:t>
            </w:r>
          </w:p>
        </w:tc>
      </w:tr>
      <w:tr w:rsidR="0048267C" w:rsidRPr="009C265E" w14:paraId="31A20E78" w14:textId="77777777" w:rsidTr="007D03D2">
        <w:trPr>
          <w:jc w:val="center"/>
        </w:trPr>
        <w:tc>
          <w:tcPr>
            <w:tcW w:w="0" w:type="auto"/>
            <w:shd w:val="clear" w:color="auto" w:fill="auto"/>
          </w:tcPr>
          <w:p w14:paraId="26269800" w14:textId="5A797100" w:rsidR="0048267C" w:rsidRPr="00AE02AC" w:rsidRDefault="00B46FF5" w:rsidP="001C5C86">
            <w:pPr>
              <w:pStyle w:val="TAL"/>
            </w:pPr>
            <w:r w:rsidRPr="00AE02AC">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AE02AC" w:rsidRDefault="00285AFA" w:rsidP="001C5C86">
            <w:pPr>
              <w:pStyle w:val="TAL"/>
            </w:pPr>
            <w:r w:rsidRPr="00AE02AC">
              <w:t>Panasonic</w:t>
            </w:r>
          </w:p>
        </w:tc>
      </w:tr>
      <w:tr w:rsidR="0041337E" w:rsidRPr="009C265E" w14:paraId="0FCE86D1" w14:textId="77777777" w:rsidTr="007D03D2">
        <w:trPr>
          <w:jc w:val="center"/>
        </w:trPr>
        <w:tc>
          <w:tcPr>
            <w:tcW w:w="0" w:type="auto"/>
            <w:shd w:val="clear" w:color="auto" w:fill="auto"/>
          </w:tcPr>
          <w:p w14:paraId="5E8AD9B3" w14:textId="06DC5409" w:rsidR="0041337E" w:rsidRPr="00AE02AC" w:rsidRDefault="0041337E" w:rsidP="001C5C86">
            <w:pPr>
              <w:pStyle w:val="TAL"/>
            </w:pPr>
            <w:r w:rsidRPr="00AE02AC">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AE02AC" w:rsidRDefault="002F69A1" w:rsidP="001C5C86">
            <w:pPr>
              <w:pStyle w:val="TAL"/>
            </w:pPr>
            <w:r w:rsidRPr="00AE02AC">
              <w:t>Vivo</w:t>
            </w:r>
          </w:p>
        </w:tc>
      </w:tr>
      <w:tr w:rsidR="00025316" w:rsidRPr="009C265E" w14:paraId="2932AF5E" w14:textId="77777777" w:rsidTr="007D03D2">
        <w:trPr>
          <w:jc w:val="center"/>
        </w:trPr>
        <w:tc>
          <w:tcPr>
            <w:tcW w:w="0" w:type="auto"/>
            <w:shd w:val="clear" w:color="auto" w:fill="auto"/>
          </w:tcPr>
          <w:p w14:paraId="52A89A42" w14:textId="40F5E20E" w:rsidR="00025316" w:rsidRPr="00AE02AC" w:rsidRDefault="003C4993" w:rsidP="001C5C86">
            <w:pPr>
              <w:pStyle w:val="TAL"/>
            </w:pPr>
            <w:r w:rsidRPr="00AE02AC">
              <w:t>CATT</w:t>
            </w:r>
          </w:p>
        </w:tc>
      </w:tr>
      <w:tr w:rsidR="000C682A" w:rsidRPr="009C265E" w14:paraId="447604C5" w14:textId="77777777" w:rsidTr="007D03D2">
        <w:trPr>
          <w:jc w:val="center"/>
        </w:trPr>
        <w:tc>
          <w:tcPr>
            <w:tcW w:w="0" w:type="auto"/>
            <w:shd w:val="clear" w:color="auto" w:fill="auto"/>
          </w:tcPr>
          <w:p w14:paraId="3E89B874" w14:textId="1E222CCF" w:rsidR="000C682A" w:rsidRPr="00AE02AC" w:rsidRDefault="000C682A" w:rsidP="001C5C86">
            <w:pPr>
              <w:pStyle w:val="TAL"/>
            </w:pPr>
            <w:r w:rsidRPr="00AE02AC">
              <w:t>Xiaomi</w:t>
            </w:r>
          </w:p>
        </w:tc>
      </w:tr>
      <w:tr w:rsidR="00285AFA" w:rsidRPr="009C265E" w14:paraId="46B669A1" w14:textId="77777777" w:rsidTr="007D03D2">
        <w:trPr>
          <w:jc w:val="center"/>
        </w:trPr>
        <w:tc>
          <w:tcPr>
            <w:tcW w:w="0" w:type="auto"/>
            <w:shd w:val="clear" w:color="auto" w:fill="auto"/>
          </w:tcPr>
          <w:p w14:paraId="187E7760" w14:textId="34EB0E65" w:rsidR="00285AFA" w:rsidRPr="00AE02AC" w:rsidRDefault="00285AFA" w:rsidP="00285AFA">
            <w:pPr>
              <w:pStyle w:val="TAL"/>
            </w:pPr>
            <w:r w:rsidRPr="00AE02AC">
              <w:t>CAICT</w:t>
            </w:r>
          </w:p>
        </w:tc>
      </w:tr>
      <w:tr w:rsidR="00285AFA" w:rsidRPr="009C265E" w14:paraId="0BEC2DF5" w14:textId="77777777" w:rsidTr="007D03D2">
        <w:trPr>
          <w:jc w:val="center"/>
        </w:trPr>
        <w:tc>
          <w:tcPr>
            <w:tcW w:w="0" w:type="auto"/>
            <w:shd w:val="clear" w:color="auto" w:fill="auto"/>
          </w:tcPr>
          <w:p w14:paraId="1FDD6804" w14:textId="7EABD4EF" w:rsidR="00285AFA" w:rsidRPr="00AE02AC" w:rsidRDefault="00285AFA" w:rsidP="00285AFA">
            <w:pPr>
              <w:pStyle w:val="TAL"/>
            </w:pPr>
            <w:r w:rsidRPr="00AE02AC">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AE02AC" w:rsidRDefault="00525D30" w:rsidP="00285AFA">
            <w:pPr>
              <w:pStyle w:val="TAL"/>
            </w:pPr>
            <w:r w:rsidRPr="00AE02AC">
              <w:t>Transsion</w:t>
            </w:r>
          </w:p>
        </w:tc>
      </w:tr>
      <w:tr w:rsidR="00525D30" w:rsidRPr="009C265E" w14:paraId="5B1059F3" w14:textId="77777777" w:rsidTr="007D03D2">
        <w:trPr>
          <w:jc w:val="center"/>
        </w:trPr>
        <w:tc>
          <w:tcPr>
            <w:tcW w:w="0" w:type="auto"/>
            <w:shd w:val="clear" w:color="auto" w:fill="auto"/>
          </w:tcPr>
          <w:p w14:paraId="031BC2E4" w14:textId="445D9461" w:rsidR="00525D30" w:rsidRPr="00AE02AC" w:rsidRDefault="00C6458A" w:rsidP="00285AFA">
            <w:pPr>
              <w:pStyle w:val="TAL"/>
            </w:pPr>
            <w:r w:rsidRPr="00AE02AC">
              <w:t>SHARP</w:t>
            </w:r>
          </w:p>
        </w:tc>
      </w:tr>
      <w:tr w:rsidR="00525D30" w:rsidRPr="009C265E" w14:paraId="1EC741E2" w14:textId="77777777" w:rsidTr="007D03D2">
        <w:trPr>
          <w:jc w:val="center"/>
        </w:trPr>
        <w:tc>
          <w:tcPr>
            <w:tcW w:w="0" w:type="auto"/>
            <w:shd w:val="clear" w:color="auto" w:fill="auto"/>
          </w:tcPr>
          <w:p w14:paraId="491AA8B7" w14:textId="29FE6DDE" w:rsidR="00525D30" w:rsidRPr="00AE02AC" w:rsidRDefault="00B819CD" w:rsidP="00285AFA">
            <w:pPr>
              <w:pStyle w:val="TAL"/>
            </w:pPr>
            <w:r w:rsidRPr="00AE02AC">
              <w:t>HONOR</w:t>
            </w:r>
          </w:p>
        </w:tc>
      </w:tr>
      <w:tr w:rsidR="00525D30" w:rsidRPr="009C265E" w14:paraId="675BD18A" w14:textId="77777777" w:rsidTr="007D03D2">
        <w:trPr>
          <w:jc w:val="center"/>
        </w:trPr>
        <w:tc>
          <w:tcPr>
            <w:tcW w:w="0" w:type="auto"/>
            <w:shd w:val="clear" w:color="auto" w:fill="auto"/>
          </w:tcPr>
          <w:p w14:paraId="2CA8EB68" w14:textId="68F9F455" w:rsidR="009235EF" w:rsidRPr="00AE02AC" w:rsidRDefault="009235EF" w:rsidP="00285AFA">
            <w:pPr>
              <w:pStyle w:val="TAL"/>
            </w:pPr>
            <w:r w:rsidRPr="00AE02AC">
              <w:t>NEC</w:t>
            </w:r>
          </w:p>
        </w:tc>
      </w:tr>
      <w:tr w:rsidR="00525D30" w:rsidRPr="009C265E" w14:paraId="5611B49D" w14:textId="77777777" w:rsidTr="007D03D2">
        <w:trPr>
          <w:jc w:val="center"/>
        </w:trPr>
        <w:tc>
          <w:tcPr>
            <w:tcW w:w="0" w:type="auto"/>
            <w:shd w:val="clear" w:color="auto" w:fill="auto"/>
          </w:tcPr>
          <w:p w14:paraId="54D04C73" w14:textId="721D42B5" w:rsidR="00525D30" w:rsidRPr="00AE02AC" w:rsidRDefault="009235EF" w:rsidP="00285AFA">
            <w:pPr>
              <w:pStyle w:val="TAL"/>
            </w:pPr>
            <w:r w:rsidRPr="00AE02AC">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AE02AC" w:rsidRDefault="009235EF" w:rsidP="00285AFA">
            <w:pPr>
              <w:pStyle w:val="TAL"/>
            </w:pPr>
            <w:r w:rsidRPr="00AE02AC">
              <w:t>Sanechips</w:t>
            </w:r>
          </w:p>
        </w:tc>
      </w:tr>
      <w:tr w:rsidR="00525D30" w:rsidRPr="009C265E" w14:paraId="130131DD" w14:textId="77777777" w:rsidTr="007D03D2">
        <w:trPr>
          <w:jc w:val="center"/>
        </w:trPr>
        <w:tc>
          <w:tcPr>
            <w:tcW w:w="0" w:type="auto"/>
            <w:shd w:val="clear" w:color="auto" w:fill="auto"/>
          </w:tcPr>
          <w:p w14:paraId="33B3C7B5" w14:textId="631C1EF3" w:rsidR="00525D30" w:rsidRPr="00AE02AC" w:rsidRDefault="00437A6D" w:rsidP="00285AFA">
            <w:pPr>
              <w:pStyle w:val="TAL"/>
            </w:pPr>
            <w:r w:rsidRPr="00AE02AC">
              <w:t>Fujitsu</w:t>
            </w:r>
          </w:p>
        </w:tc>
      </w:tr>
      <w:tr w:rsidR="00525D30" w:rsidRPr="009C265E" w14:paraId="238BFFE1" w14:textId="77777777" w:rsidTr="007D03D2">
        <w:trPr>
          <w:jc w:val="center"/>
        </w:trPr>
        <w:tc>
          <w:tcPr>
            <w:tcW w:w="0" w:type="auto"/>
            <w:shd w:val="clear" w:color="auto" w:fill="auto"/>
          </w:tcPr>
          <w:p w14:paraId="261C378E" w14:textId="2DCBA34A" w:rsidR="00525D30" w:rsidRPr="00AE02AC" w:rsidRDefault="00DC30A2" w:rsidP="00285AFA">
            <w:pPr>
              <w:pStyle w:val="TAL"/>
            </w:pPr>
            <w:r w:rsidRPr="00AE02AC">
              <w:t>OPPO</w:t>
            </w:r>
          </w:p>
        </w:tc>
      </w:tr>
      <w:tr w:rsidR="00525D30" w:rsidRPr="009C265E" w14:paraId="1F62947A" w14:textId="77777777" w:rsidTr="007D03D2">
        <w:trPr>
          <w:jc w:val="center"/>
        </w:trPr>
        <w:tc>
          <w:tcPr>
            <w:tcW w:w="0" w:type="auto"/>
            <w:shd w:val="clear" w:color="auto" w:fill="auto"/>
          </w:tcPr>
          <w:p w14:paraId="675ABF1C" w14:textId="130BA353" w:rsidR="009157F8" w:rsidRPr="00AE02AC" w:rsidRDefault="009157F8" w:rsidP="00285AFA">
            <w:pPr>
              <w:pStyle w:val="TAL"/>
            </w:pPr>
            <w:r w:rsidRPr="00AE02AC">
              <w:t>Nokia</w:t>
            </w:r>
          </w:p>
        </w:tc>
      </w:tr>
      <w:tr w:rsidR="00525D30" w:rsidRPr="009C265E" w14:paraId="6E59640A" w14:textId="77777777" w:rsidTr="007D03D2">
        <w:trPr>
          <w:jc w:val="center"/>
        </w:trPr>
        <w:tc>
          <w:tcPr>
            <w:tcW w:w="0" w:type="auto"/>
            <w:shd w:val="clear" w:color="auto" w:fill="auto"/>
          </w:tcPr>
          <w:p w14:paraId="69D6BE8F" w14:textId="21AA71E2" w:rsidR="00525D30" w:rsidRPr="00AE02AC" w:rsidRDefault="009157F8" w:rsidP="00285AFA">
            <w:pPr>
              <w:pStyle w:val="TAL"/>
            </w:pPr>
            <w:r w:rsidRPr="00AE02AC">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Pr="00AE02AC" w:rsidRDefault="009157F8" w:rsidP="00285AFA">
            <w:pPr>
              <w:pStyle w:val="TAL"/>
            </w:pPr>
            <w:r w:rsidRPr="00AE02AC">
              <w:t>Lenovo</w:t>
            </w:r>
          </w:p>
        </w:tc>
      </w:tr>
      <w:tr w:rsidR="009157F8" w:rsidRPr="009C265E" w14:paraId="4DF7AEDD" w14:textId="77777777" w:rsidTr="007D03D2">
        <w:trPr>
          <w:jc w:val="center"/>
        </w:trPr>
        <w:tc>
          <w:tcPr>
            <w:tcW w:w="0" w:type="auto"/>
            <w:shd w:val="clear" w:color="auto" w:fill="auto"/>
          </w:tcPr>
          <w:p w14:paraId="2F042B23" w14:textId="37B72D7D" w:rsidR="009157F8" w:rsidRPr="00AE02AC" w:rsidRDefault="009157F8" w:rsidP="00285AFA">
            <w:pPr>
              <w:pStyle w:val="TAL"/>
            </w:pPr>
            <w:r w:rsidRPr="00AE02AC">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Pr="00AE02AC" w:rsidRDefault="000F6342" w:rsidP="00285AFA">
            <w:pPr>
              <w:pStyle w:val="TAL"/>
            </w:pPr>
            <w:r w:rsidRPr="00AE02AC">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Pr="00AE02AC" w:rsidRDefault="000F6342" w:rsidP="00285AFA">
            <w:pPr>
              <w:pStyle w:val="TAL"/>
            </w:pPr>
            <w:r w:rsidRPr="00AE02AC">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AE02AC" w:rsidRDefault="004258F9" w:rsidP="00285AFA">
            <w:pPr>
              <w:pStyle w:val="TAL"/>
            </w:pPr>
            <w:r w:rsidRPr="00AE02AC">
              <w:t>FUTUREWEI</w:t>
            </w:r>
          </w:p>
        </w:tc>
      </w:tr>
      <w:tr w:rsidR="004258F9" w:rsidRPr="009C265E" w14:paraId="5222E4DA" w14:textId="77777777" w:rsidTr="007D03D2">
        <w:trPr>
          <w:jc w:val="center"/>
        </w:trPr>
        <w:tc>
          <w:tcPr>
            <w:tcW w:w="0" w:type="auto"/>
            <w:shd w:val="clear" w:color="auto" w:fill="auto"/>
          </w:tcPr>
          <w:p w14:paraId="2F2FA6E8" w14:textId="0B3BAEFF" w:rsidR="004258F9" w:rsidRPr="00AE02AC" w:rsidRDefault="00AC30CB" w:rsidP="00285AFA">
            <w:pPr>
              <w:pStyle w:val="TAL"/>
            </w:pPr>
            <w:r w:rsidRPr="00AE02AC">
              <w:t>Philips</w:t>
            </w:r>
          </w:p>
        </w:tc>
      </w:tr>
      <w:tr w:rsidR="004258F9" w:rsidRPr="009C265E" w14:paraId="0AF6AC8A" w14:textId="77777777" w:rsidTr="007D03D2">
        <w:trPr>
          <w:jc w:val="center"/>
        </w:trPr>
        <w:tc>
          <w:tcPr>
            <w:tcW w:w="0" w:type="auto"/>
            <w:shd w:val="clear" w:color="auto" w:fill="auto"/>
          </w:tcPr>
          <w:p w14:paraId="1905B4D2" w14:textId="58F1AF73" w:rsidR="004258F9" w:rsidRPr="00AE02AC" w:rsidRDefault="001A40CD" w:rsidP="00285AFA">
            <w:pPr>
              <w:pStyle w:val="TAL"/>
            </w:pPr>
            <w:r w:rsidRPr="00AE02AC">
              <w:t>SONY</w:t>
            </w:r>
          </w:p>
        </w:tc>
      </w:tr>
      <w:tr w:rsidR="004258F9" w:rsidRPr="009C265E" w14:paraId="4E53784A" w14:textId="77777777" w:rsidTr="007D03D2">
        <w:trPr>
          <w:jc w:val="center"/>
        </w:trPr>
        <w:tc>
          <w:tcPr>
            <w:tcW w:w="0" w:type="auto"/>
            <w:shd w:val="clear" w:color="auto" w:fill="auto"/>
          </w:tcPr>
          <w:p w14:paraId="7A69F7C7" w14:textId="69B8FE21" w:rsidR="004258F9" w:rsidRPr="00AE02AC" w:rsidRDefault="006B6A40" w:rsidP="00285AFA">
            <w:pPr>
              <w:pStyle w:val="TAL"/>
            </w:pPr>
            <w:r w:rsidRPr="00AE02AC">
              <w:t>Sequans</w:t>
            </w:r>
          </w:p>
        </w:tc>
      </w:tr>
      <w:tr w:rsidR="004258F9" w:rsidRPr="009C265E" w14:paraId="12AA8DDA" w14:textId="77777777" w:rsidTr="007D03D2">
        <w:trPr>
          <w:jc w:val="center"/>
        </w:trPr>
        <w:tc>
          <w:tcPr>
            <w:tcW w:w="0" w:type="auto"/>
            <w:shd w:val="clear" w:color="auto" w:fill="auto"/>
          </w:tcPr>
          <w:p w14:paraId="29CF5988" w14:textId="75D91904" w:rsidR="004258F9" w:rsidRPr="00AE02AC" w:rsidRDefault="00633030" w:rsidP="00285AFA">
            <w:pPr>
              <w:pStyle w:val="TAL"/>
            </w:pPr>
            <w:r w:rsidRPr="00AE02AC">
              <w:t>Spreadtrum Communications</w:t>
            </w:r>
          </w:p>
        </w:tc>
      </w:tr>
      <w:tr w:rsidR="004258F9" w:rsidRPr="009C265E" w14:paraId="62963E57" w14:textId="77777777" w:rsidTr="007D03D2">
        <w:trPr>
          <w:jc w:val="center"/>
        </w:trPr>
        <w:tc>
          <w:tcPr>
            <w:tcW w:w="0" w:type="auto"/>
            <w:shd w:val="clear" w:color="auto" w:fill="auto"/>
          </w:tcPr>
          <w:p w14:paraId="7B7214D6" w14:textId="4F90556F" w:rsidR="004258F9" w:rsidRPr="00AE02AC" w:rsidRDefault="0091786E" w:rsidP="00285AFA">
            <w:pPr>
              <w:pStyle w:val="TAL"/>
            </w:pPr>
            <w:r w:rsidRPr="00AE02AC">
              <w:t>WILUS</w:t>
            </w:r>
          </w:p>
        </w:tc>
      </w:tr>
      <w:tr w:rsidR="004258F9" w:rsidRPr="009C265E" w14:paraId="55D14974" w14:textId="77777777" w:rsidTr="007D03D2">
        <w:trPr>
          <w:jc w:val="center"/>
        </w:trPr>
        <w:tc>
          <w:tcPr>
            <w:tcW w:w="0" w:type="auto"/>
            <w:shd w:val="clear" w:color="auto" w:fill="auto"/>
          </w:tcPr>
          <w:p w14:paraId="643B6652" w14:textId="346211D4" w:rsidR="004258F9" w:rsidRPr="00AE02AC" w:rsidRDefault="001F66BD" w:rsidP="00285AFA">
            <w:pPr>
              <w:pStyle w:val="TAL"/>
            </w:pPr>
            <w:r w:rsidRPr="00AE02AC">
              <w:t>Everactive</w:t>
            </w:r>
          </w:p>
        </w:tc>
      </w:tr>
      <w:tr w:rsidR="004258F9" w:rsidRPr="009C265E" w14:paraId="7E879C39" w14:textId="77777777" w:rsidTr="007D03D2">
        <w:trPr>
          <w:jc w:val="center"/>
        </w:trPr>
        <w:tc>
          <w:tcPr>
            <w:tcW w:w="0" w:type="auto"/>
            <w:shd w:val="clear" w:color="auto" w:fill="auto"/>
          </w:tcPr>
          <w:p w14:paraId="504EEA84" w14:textId="77777777" w:rsidR="004258F9" w:rsidRPr="00AE02AC" w:rsidRDefault="004258F9" w:rsidP="00285AFA">
            <w:pPr>
              <w:pStyle w:val="TAL"/>
            </w:pPr>
          </w:p>
        </w:tc>
      </w:tr>
      <w:tr w:rsidR="004258F9" w:rsidRPr="009C265E" w14:paraId="7E0241F4" w14:textId="77777777" w:rsidTr="007D03D2">
        <w:trPr>
          <w:jc w:val="center"/>
        </w:trPr>
        <w:tc>
          <w:tcPr>
            <w:tcW w:w="0" w:type="auto"/>
            <w:shd w:val="clear" w:color="auto" w:fill="auto"/>
          </w:tcPr>
          <w:p w14:paraId="7BEE3F60" w14:textId="77777777" w:rsidR="004258F9" w:rsidRPr="00AE02AC" w:rsidRDefault="004258F9" w:rsidP="00285AFA">
            <w:pPr>
              <w:pStyle w:val="TAL"/>
            </w:pP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4A4F7" w14:textId="77777777" w:rsidR="00D14268" w:rsidRDefault="00D14268">
      <w:r>
        <w:separator/>
      </w:r>
    </w:p>
  </w:endnote>
  <w:endnote w:type="continuationSeparator" w:id="0">
    <w:p w14:paraId="4D31466F" w14:textId="77777777" w:rsidR="00D14268" w:rsidRDefault="00D14268">
      <w:r>
        <w:continuationSeparator/>
      </w:r>
    </w:p>
  </w:endnote>
  <w:endnote w:type="continuationNotice" w:id="1">
    <w:p w14:paraId="0EDC4FEA" w14:textId="77777777" w:rsidR="00D14268" w:rsidRDefault="00D14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0F4AB" w14:textId="77777777" w:rsidR="00D14268" w:rsidRDefault="00D14268">
      <w:r>
        <w:separator/>
      </w:r>
    </w:p>
  </w:footnote>
  <w:footnote w:type="continuationSeparator" w:id="0">
    <w:p w14:paraId="0F9B639C" w14:textId="77777777" w:rsidR="00D14268" w:rsidRDefault="00D14268">
      <w:r>
        <w:continuationSeparator/>
      </w:r>
    </w:p>
  </w:footnote>
  <w:footnote w:type="continuationNotice" w:id="1">
    <w:p w14:paraId="28548172" w14:textId="77777777" w:rsidR="00D14268" w:rsidRDefault="00D14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2424"/>
    <w:rsid w:val="0002314B"/>
    <w:rsid w:val="00023B75"/>
    <w:rsid w:val="00025316"/>
    <w:rsid w:val="00026B3A"/>
    <w:rsid w:val="00027E06"/>
    <w:rsid w:val="00034091"/>
    <w:rsid w:val="00037C06"/>
    <w:rsid w:val="00044DAE"/>
    <w:rsid w:val="000458E9"/>
    <w:rsid w:val="00050D2B"/>
    <w:rsid w:val="00052BF8"/>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4186"/>
    <w:rsid w:val="001260BE"/>
    <w:rsid w:val="001275A9"/>
    <w:rsid w:val="00127B5D"/>
    <w:rsid w:val="00127E5F"/>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66BD"/>
    <w:rsid w:val="001F7EB4"/>
    <w:rsid w:val="002000C2"/>
    <w:rsid w:val="00200525"/>
    <w:rsid w:val="00201D0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606E"/>
    <w:rsid w:val="00273A45"/>
    <w:rsid w:val="00276403"/>
    <w:rsid w:val="002770AB"/>
    <w:rsid w:val="0028211A"/>
    <w:rsid w:val="00282F31"/>
    <w:rsid w:val="00282F68"/>
    <w:rsid w:val="00285AFA"/>
    <w:rsid w:val="00285CD4"/>
    <w:rsid w:val="002877B7"/>
    <w:rsid w:val="002944F0"/>
    <w:rsid w:val="002A16CE"/>
    <w:rsid w:val="002B23F3"/>
    <w:rsid w:val="002B7F07"/>
    <w:rsid w:val="002C1C50"/>
    <w:rsid w:val="002C535A"/>
    <w:rsid w:val="002C583B"/>
    <w:rsid w:val="002D28FB"/>
    <w:rsid w:val="002D449E"/>
    <w:rsid w:val="002E02F4"/>
    <w:rsid w:val="002E0CBB"/>
    <w:rsid w:val="002E243E"/>
    <w:rsid w:val="002E5388"/>
    <w:rsid w:val="002E6A7D"/>
    <w:rsid w:val="002E7A9E"/>
    <w:rsid w:val="002F046F"/>
    <w:rsid w:val="002F0A32"/>
    <w:rsid w:val="002F3C41"/>
    <w:rsid w:val="002F513A"/>
    <w:rsid w:val="002F5F02"/>
    <w:rsid w:val="002F69A1"/>
    <w:rsid w:val="002F6C5C"/>
    <w:rsid w:val="0030002F"/>
    <w:rsid w:val="0030013B"/>
    <w:rsid w:val="0030045C"/>
    <w:rsid w:val="00302478"/>
    <w:rsid w:val="00304663"/>
    <w:rsid w:val="00306634"/>
    <w:rsid w:val="00310803"/>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6B47"/>
    <w:rsid w:val="00347947"/>
    <w:rsid w:val="00347B74"/>
    <w:rsid w:val="00355CB6"/>
    <w:rsid w:val="0035759E"/>
    <w:rsid w:val="00366257"/>
    <w:rsid w:val="00371B4E"/>
    <w:rsid w:val="0037231D"/>
    <w:rsid w:val="003727A3"/>
    <w:rsid w:val="0038079A"/>
    <w:rsid w:val="00380ECB"/>
    <w:rsid w:val="00384C8C"/>
    <w:rsid w:val="0038516D"/>
    <w:rsid w:val="003869D7"/>
    <w:rsid w:val="003902C2"/>
    <w:rsid w:val="003A0109"/>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4C1"/>
    <w:rsid w:val="003C5797"/>
    <w:rsid w:val="003C6B0B"/>
    <w:rsid w:val="003C6DA6"/>
    <w:rsid w:val="003C78AE"/>
    <w:rsid w:val="003D2781"/>
    <w:rsid w:val="003D33C9"/>
    <w:rsid w:val="003D42CD"/>
    <w:rsid w:val="003D62A9"/>
    <w:rsid w:val="003E1529"/>
    <w:rsid w:val="003E6C54"/>
    <w:rsid w:val="003F04C7"/>
    <w:rsid w:val="003F1340"/>
    <w:rsid w:val="003F268E"/>
    <w:rsid w:val="003F449F"/>
    <w:rsid w:val="003F45A9"/>
    <w:rsid w:val="003F7142"/>
    <w:rsid w:val="003F7B3D"/>
    <w:rsid w:val="00401A56"/>
    <w:rsid w:val="0040240E"/>
    <w:rsid w:val="0040460E"/>
    <w:rsid w:val="00411698"/>
    <w:rsid w:val="0041337E"/>
    <w:rsid w:val="00413AAC"/>
    <w:rsid w:val="00414164"/>
    <w:rsid w:val="004177BB"/>
    <w:rsid w:val="0041789B"/>
    <w:rsid w:val="00420B08"/>
    <w:rsid w:val="0042104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61E14"/>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755"/>
    <w:rsid w:val="004C0A6A"/>
    <w:rsid w:val="004C0D56"/>
    <w:rsid w:val="004C389D"/>
    <w:rsid w:val="004C594F"/>
    <w:rsid w:val="004C634D"/>
    <w:rsid w:val="004C707C"/>
    <w:rsid w:val="004D2022"/>
    <w:rsid w:val="004D24B9"/>
    <w:rsid w:val="004D2B93"/>
    <w:rsid w:val="004E1630"/>
    <w:rsid w:val="004E2CE2"/>
    <w:rsid w:val="004E5172"/>
    <w:rsid w:val="004E6F8A"/>
    <w:rsid w:val="004E74E2"/>
    <w:rsid w:val="004E7B74"/>
    <w:rsid w:val="004F05C3"/>
    <w:rsid w:val="00500C4C"/>
    <w:rsid w:val="00501091"/>
    <w:rsid w:val="00502CD2"/>
    <w:rsid w:val="00504E33"/>
    <w:rsid w:val="00506D9E"/>
    <w:rsid w:val="005144C4"/>
    <w:rsid w:val="00522EEC"/>
    <w:rsid w:val="00524A80"/>
    <w:rsid w:val="0052526E"/>
    <w:rsid w:val="00525D30"/>
    <w:rsid w:val="00530430"/>
    <w:rsid w:val="00534063"/>
    <w:rsid w:val="0053423F"/>
    <w:rsid w:val="00540401"/>
    <w:rsid w:val="0054285C"/>
    <w:rsid w:val="005448D5"/>
    <w:rsid w:val="00551A77"/>
    <w:rsid w:val="0055216E"/>
    <w:rsid w:val="00552758"/>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4ED0"/>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170CC"/>
    <w:rsid w:val="00620B3F"/>
    <w:rsid w:val="006211E6"/>
    <w:rsid w:val="006239E7"/>
    <w:rsid w:val="006254C4"/>
    <w:rsid w:val="006323BE"/>
    <w:rsid w:val="00633030"/>
    <w:rsid w:val="00635EDC"/>
    <w:rsid w:val="006418C6"/>
    <w:rsid w:val="00641ED8"/>
    <w:rsid w:val="006443C8"/>
    <w:rsid w:val="00644A8E"/>
    <w:rsid w:val="00645CEB"/>
    <w:rsid w:val="00647363"/>
    <w:rsid w:val="00651925"/>
    <w:rsid w:val="00654893"/>
    <w:rsid w:val="00654F04"/>
    <w:rsid w:val="00661165"/>
    <w:rsid w:val="006633A4"/>
    <w:rsid w:val="00665F43"/>
    <w:rsid w:val="00665F97"/>
    <w:rsid w:val="00667DD2"/>
    <w:rsid w:val="00671BBB"/>
    <w:rsid w:val="00673CCD"/>
    <w:rsid w:val="006803CE"/>
    <w:rsid w:val="00682237"/>
    <w:rsid w:val="00691DE6"/>
    <w:rsid w:val="006A0EF8"/>
    <w:rsid w:val="006A45BA"/>
    <w:rsid w:val="006A6FAE"/>
    <w:rsid w:val="006A733D"/>
    <w:rsid w:val="006B17DC"/>
    <w:rsid w:val="006B4280"/>
    <w:rsid w:val="006B4348"/>
    <w:rsid w:val="006B4B1C"/>
    <w:rsid w:val="006B4C7D"/>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3C7"/>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F10"/>
    <w:rsid w:val="00795CEE"/>
    <w:rsid w:val="0079643A"/>
    <w:rsid w:val="00796F94"/>
    <w:rsid w:val="007974F5"/>
    <w:rsid w:val="00797540"/>
    <w:rsid w:val="007A1953"/>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133"/>
    <w:rsid w:val="00813C1F"/>
    <w:rsid w:val="0082002D"/>
    <w:rsid w:val="00823450"/>
    <w:rsid w:val="00825161"/>
    <w:rsid w:val="0082536F"/>
    <w:rsid w:val="008273AE"/>
    <w:rsid w:val="00834A60"/>
    <w:rsid w:val="00836B43"/>
    <w:rsid w:val="00837E9B"/>
    <w:rsid w:val="008517B7"/>
    <w:rsid w:val="00854AAB"/>
    <w:rsid w:val="00857293"/>
    <w:rsid w:val="008576DB"/>
    <w:rsid w:val="008578E2"/>
    <w:rsid w:val="00860667"/>
    <w:rsid w:val="00862EF6"/>
    <w:rsid w:val="00863492"/>
    <w:rsid w:val="00863E89"/>
    <w:rsid w:val="0086507E"/>
    <w:rsid w:val="00867998"/>
    <w:rsid w:val="00871EE7"/>
    <w:rsid w:val="00872B3B"/>
    <w:rsid w:val="00875B8D"/>
    <w:rsid w:val="00881361"/>
    <w:rsid w:val="0088222A"/>
    <w:rsid w:val="0088275C"/>
    <w:rsid w:val="008835FC"/>
    <w:rsid w:val="008870B8"/>
    <w:rsid w:val="00890057"/>
    <w:rsid w:val="008901F6"/>
    <w:rsid w:val="00896C03"/>
    <w:rsid w:val="008970E0"/>
    <w:rsid w:val="008A05BF"/>
    <w:rsid w:val="008A2E48"/>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57F8"/>
    <w:rsid w:val="0091786E"/>
    <w:rsid w:val="009208DA"/>
    <w:rsid w:val="00922FCB"/>
    <w:rsid w:val="009235EF"/>
    <w:rsid w:val="009257F7"/>
    <w:rsid w:val="00926205"/>
    <w:rsid w:val="00932787"/>
    <w:rsid w:val="00933B7E"/>
    <w:rsid w:val="00935336"/>
    <w:rsid w:val="00935CB0"/>
    <w:rsid w:val="009428A9"/>
    <w:rsid w:val="00942EEC"/>
    <w:rsid w:val="009437A2"/>
    <w:rsid w:val="00944B28"/>
    <w:rsid w:val="00952778"/>
    <w:rsid w:val="00953E83"/>
    <w:rsid w:val="00962246"/>
    <w:rsid w:val="00963848"/>
    <w:rsid w:val="00967838"/>
    <w:rsid w:val="0097229E"/>
    <w:rsid w:val="00973EE1"/>
    <w:rsid w:val="009800D3"/>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1BAC"/>
    <w:rsid w:val="009C265E"/>
    <w:rsid w:val="009C2977"/>
    <w:rsid w:val="009C2DCC"/>
    <w:rsid w:val="009C6001"/>
    <w:rsid w:val="009C6875"/>
    <w:rsid w:val="009D13AB"/>
    <w:rsid w:val="009D2987"/>
    <w:rsid w:val="009D71F5"/>
    <w:rsid w:val="009D7F04"/>
    <w:rsid w:val="009E4B5D"/>
    <w:rsid w:val="009E6AA6"/>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3E94"/>
    <w:rsid w:val="00A27912"/>
    <w:rsid w:val="00A27F98"/>
    <w:rsid w:val="00A30338"/>
    <w:rsid w:val="00A338A3"/>
    <w:rsid w:val="00A339CF"/>
    <w:rsid w:val="00A35110"/>
    <w:rsid w:val="00A354FE"/>
    <w:rsid w:val="00A36378"/>
    <w:rsid w:val="00A370BC"/>
    <w:rsid w:val="00A40015"/>
    <w:rsid w:val="00A4031D"/>
    <w:rsid w:val="00A424C9"/>
    <w:rsid w:val="00A47445"/>
    <w:rsid w:val="00A476AC"/>
    <w:rsid w:val="00A51ABA"/>
    <w:rsid w:val="00A53983"/>
    <w:rsid w:val="00A54AC8"/>
    <w:rsid w:val="00A5674D"/>
    <w:rsid w:val="00A6656B"/>
    <w:rsid w:val="00A7038C"/>
    <w:rsid w:val="00A70E1E"/>
    <w:rsid w:val="00A72A39"/>
    <w:rsid w:val="00A72BBE"/>
    <w:rsid w:val="00A73257"/>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02AC"/>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21A8"/>
    <w:rsid w:val="00B344D8"/>
    <w:rsid w:val="00B3693F"/>
    <w:rsid w:val="00B376CF"/>
    <w:rsid w:val="00B4320B"/>
    <w:rsid w:val="00B45221"/>
    <w:rsid w:val="00B46FF5"/>
    <w:rsid w:val="00B47BEB"/>
    <w:rsid w:val="00B5270B"/>
    <w:rsid w:val="00B52C63"/>
    <w:rsid w:val="00B55FA0"/>
    <w:rsid w:val="00B567D1"/>
    <w:rsid w:val="00B6230B"/>
    <w:rsid w:val="00B65488"/>
    <w:rsid w:val="00B708E0"/>
    <w:rsid w:val="00B723F6"/>
    <w:rsid w:val="00B73B4C"/>
    <w:rsid w:val="00B73F75"/>
    <w:rsid w:val="00B75464"/>
    <w:rsid w:val="00B75C65"/>
    <w:rsid w:val="00B819CD"/>
    <w:rsid w:val="00B8316F"/>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63D"/>
    <w:rsid w:val="00C4305E"/>
    <w:rsid w:val="00C43184"/>
    <w:rsid w:val="00C43B28"/>
    <w:rsid w:val="00C43D1E"/>
    <w:rsid w:val="00C44336"/>
    <w:rsid w:val="00C44F32"/>
    <w:rsid w:val="00C479F5"/>
    <w:rsid w:val="00C504D2"/>
    <w:rsid w:val="00C506BB"/>
    <w:rsid w:val="00C50F7C"/>
    <w:rsid w:val="00C516AD"/>
    <w:rsid w:val="00C51704"/>
    <w:rsid w:val="00C55892"/>
    <w:rsid w:val="00C5591F"/>
    <w:rsid w:val="00C56A9A"/>
    <w:rsid w:val="00C57C50"/>
    <w:rsid w:val="00C613F7"/>
    <w:rsid w:val="00C6458A"/>
    <w:rsid w:val="00C65392"/>
    <w:rsid w:val="00C715CA"/>
    <w:rsid w:val="00C7495D"/>
    <w:rsid w:val="00C74C08"/>
    <w:rsid w:val="00C77CE9"/>
    <w:rsid w:val="00C83791"/>
    <w:rsid w:val="00C84EB0"/>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3161"/>
    <w:rsid w:val="00CE6B38"/>
    <w:rsid w:val="00CF1F50"/>
    <w:rsid w:val="00CF41E9"/>
    <w:rsid w:val="00CF4B02"/>
    <w:rsid w:val="00CF557D"/>
    <w:rsid w:val="00CF6810"/>
    <w:rsid w:val="00D06117"/>
    <w:rsid w:val="00D11660"/>
    <w:rsid w:val="00D14268"/>
    <w:rsid w:val="00D153C3"/>
    <w:rsid w:val="00D2407E"/>
    <w:rsid w:val="00D24760"/>
    <w:rsid w:val="00D3083A"/>
    <w:rsid w:val="00D31CC8"/>
    <w:rsid w:val="00D325A9"/>
    <w:rsid w:val="00D32678"/>
    <w:rsid w:val="00D33A14"/>
    <w:rsid w:val="00D37E40"/>
    <w:rsid w:val="00D41084"/>
    <w:rsid w:val="00D521C1"/>
    <w:rsid w:val="00D5270C"/>
    <w:rsid w:val="00D57084"/>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74F3"/>
    <w:rsid w:val="00DB0085"/>
    <w:rsid w:val="00DB1D12"/>
    <w:rsid w:val="00DB3531"/>
    <w:rsid w:val="00DB6222"/>
    <w:rsid w:val="00DB69F3"/>
    <w:rsid w:val="00DC05EB"/>
    <w:rsid w:val="00DC30A2"/>
    <w:rsid w:val="00DC4907"/>
    <w:rsid w:val="00DD017C"/>
    <w:rsid w:val="00DD1E60"/>
    <w:rsid w:val="00DD2A40"/>
    <w:rsid w:val="00DD36A6"/>
    <w:rsid w:val="00DD397A"/>
    <w:rsid w:val="00DD3D40"/>
    <w:rsid w:val="00DD58B7"/>
    <w:rsid w:val="00DD6699"/>
    <w:rsid w:val="00DE6355"/>
    <w:rsid w:val="00DE6DCB"/>
    <w:rsid w:val="00DF38EB"/>
    <w:rsid w:val="00E007C5"/>
    <w:rsid w:val="00E00DBF"/>
    <w:rsid w:val="00E0213F"/>
    <w:rsid w:val="00E0234E"/>
    <w:rsid w:val="00E033E0"/>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305D"/>
    <w:rsid w:val="00F74802"/>
    <w:rsid w:val="00F76BE5"/>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4</Pages>
  <Words>1013</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6373</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5</cp:lastModifiedBy>
  <cp:revision>366</cp:revision>
  <cp:lastPrinted>2000-03-01T03:31:00Z</cp:lastPrinted>
  <dcterms:created xsi:type="dcterms:W3CDTF">2021-06-02T04:33:00Z</dcterms:created>
  <dcterms:modified xsi:type="dcterms:W3CDTF">2021-12-10T14:57:00Z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